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2795A" w14:textId="77777777" w:rsidR="00C24099" w:rsidRDefault="00C24099" w:rsidP="00C24099">
      <w:pPr>
        <w:pStyle w:val="NoSpacing"/>
      </w:pPr>
      <w:r>
        <w:rPr>
          <w:u w:val="single"/>
        </w:rPr>
        <w:t>Richard BONDE</w:t>
      </w:r>
      <w:r>
        <w:t xml:space="preserve">      (fl.1483)</w:t>
      </w:r>
    </w:p>
    <w:p w14:paraId="1BD65E7E" w14:textId="77777777" w:rsidR="00C24099" w:rsidRDefault="00C24099" w:rsidP="00C24099">
      <w:pPr>
        <w:pStyle w:val="NoSpacing"/>
      </w:pPr>
      <w:r>
        <w:t>of Hampton, Herefordshire. Yeoman.</w:t>
      </w:r>
    </w:p>
    <w:p w14:paraId="09F3D7BA" w14:textId="77777777" w:rsidR="00C24099" w:rsidRDefault="00C24099" w:rsidP="00C24099">
      <w:pPr>
        <w:pStyle w:val="NoSpacing"/>
      </w:pPr>
    </w:p>
    <w:p w14:paraId="6AA7A6C7" w14:textId="77777777" w:rsidR="00C24099" w:rsidRDefault="00C24099" w:rsidP="00C24099">
      <w:pPr>
        <w:pStyle w:val="NoSpacing"/>
      </w:pPr>
    </w:p>
    <w:p w14:paraId="3CB60094" w14:textId="77777777" w:rsidR="00C24099" w:rsidRDefault="00C24099" w:rsidP="00C24099">
      <w:pPr>
        <w:pStyle w:val="NoSpacing"/>
        <w:ind w:left="1440" w:hanging="720"/>
      </w:pPr>
      <w:r>
        <w:t>1483</w:t>
      </w:r>
      <w:r>
        <w:tab/>
        <w:t xml:space="preserve">Walter Devereux, Lord Ferrers(q.v.), Sir Richard </w:t>
      </w:r>
      <w:proofErr w:type="spellStart"/>
      <w:r>
        <w:t>Delabere</w:t>
      </w:r>
      <w:proofErr w:type="spellEnd"/>
      <w:r>
        <w:t xml:space="preserve">(q.v.) and Henry Snowe(q.v.) brought a plaint of trespass and </w:t>
      </w:r>
      <w:r>
        <w:tab/>
        <w:t>fishing against him.</w:t>
      </w:r>
    </w:p>
    <w:p w14:paraId="2D40F0E7" w14:textId="77777777" w:rsidR="00C24099" w:rsidRDefault="00C24099" w:rsidP="00C24099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F669E2B" w14:textId="77777777" w:rsidR="00C24099" w:rsidRDefault="00C24099" w:rsidP="00C24099">
      <w:pPr>
        <w:pStyle w:val="NoSpacing"/>
      </w:pPr>
    </w:p>
    <w:p w14:paraId="0ECE9FB5" w14:textId="77777777" w:rsidR="00C24099" w:rsidRDefault="00C24099" w:rsidP="00C24099">
      <w:pPr>
        <w:pStyle w:val="NoSpacing"/>
      </w:pPr>
    </w:p>
    <w:p w14:paraId="27D18C31" w14:textId="77777777" w:rsidR="00C24099" w:rsidRDefault="00C24099" w:rsidP="00C24099">
      <w:pPr>
        <w:pStyle w:val="NoSpacing"/>
      </w:pPr>
      <w:r>
        <w:t>22 December 2019</w:t>
      </w:r>
    </w:p>
    <w:p w14:paraId="663C7C53" w14:textId="77777777" w:rsidR="006B2F86" w:rsidRPr="00C24099" w:rsidRDefault="00C24099" w:rsidP="00C24099">
      <w:bookmarkStart w:id="0" w:name="_GoBack"/>
      <w:bookmarkEnd w:id="0"/>
    </w:p>
    <w:sectPr w:rsidR="006B2F86" w:rsidRPr="00C2409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27D77" w14:textId="77777777" w:rsidR="00C24099" w:rsidRDefault="00C24099" w:rsidP="00E71FC3">
      <w:pPr>
        <w:spacing w:after="0" w:line="240" w:lineRule="auto"/>
      </w:pPr>
      <w:r>
        <w:separator/>
      </w:r>
    </w:p>
  </w:endnote>
  <w:endnote w:type="continuationSeparator" w:id="0">
    <w:p w14:paraId="7144C0DD" w14:textId="77777777" w:rsidR="00C24099" w:rsidRDefault="00C240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A7C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A6EA5" w14:textId="77777777" w:rsidR="00C24099" w:rsidRDefault="00C24099" w:rsidP="00E71FC3">
      <w:pPr>
        <w:spacing w:after="0" w:line="240" w:lineRule="auto"/>
      </w:pPr>
      <w:r>
        <w:separator/>
      </w:r>
    </w:p>
  </w:footnote>
  <w:footnote w:type="continuationSeparator" w:id="0">
    <w:p w14:paraId="1F5EAD56" w14:textId="77777777" w:rsidR="00C24099" w:rsidRDefault="00C240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99"/>
    <w:rsid w:val="001A7C09"/>
    <w:rsid w:val="00577BD5"/>
    <w:rsid w:val="00656CBA"/>
    <w:rsid w:val="006A1F77"/>
    <w:rsid w:val="00733BE7"/>
    <w:rsid w:val="00AB52E8"/>
    <w:rsid w:val="00B16D3F"/>
    <w:rsid w:val="00BB41AC"/>
    <w:rsid w:val="00C2409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8B4D"/>
  <w15:chartTrackingRefBased/>
  <w15:docId w15:val="{9FEAFFA3-33D1-4C65-AD92-166F9987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240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2020-01-18T19:13:00Z</dcterms:created>
  <dcterms:modified xsi:type="dcterms:W3CDTF">2020-01-18T19:15:00Z</dcterms:modified>
</cp:coreProperties>
</file>